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42" w:type="dxa"/>
        <w:tblInd w:w="-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41" w:type="dxa"/>
          <w:right w:w="20" w:type="dxa"/>
        </w:tblCellMar>
        <w:tblLook w:val="00A0"/>
      </w:tblPr>
      <w:tblGrid>
        <w:gridCol w:w="1518"/>
        <w:gridCol w:w="1162"/>
        <w:gridCol w:w="2372"/>
        <w:gridCol w:w="3218"/>
        <w:gridCol w:w="307"/>
        <w:gridCol w:w="1692"/>
        <w:gridCol w:w="665"/>
        <w:gridCol w:w="490"/>
        <w:gridCol w:w="295"/>
        <w:gridCol w:w="326"/>
        <w:gridCol w:w="305"/>
        <w:gridCol w:w="307"/>
        <w:gridCol w:w="2885"/>
      </w:tblGrid>
      <w:tr w:rsidR="00C123E1" w:rsidTr="00325E2F">
        <w:trPr>
          <w:trHeight w:val="816"/>
        </w:trPr>
        <w:tc>
          <w:tcPr>
            <w:tcW w:w="1518" w:type="dxa"/>
            <w:vAlign w:val="center"/>
          </w:tcPr>
          <w:p w:rsidR="00C123E1" w:rsidRDefault="00C123E1" w:rsidP="00325E2F">
            <w:pPr>
              <w:spacing w:after="0" w:line="240" w:lineRule="auto"/>
              <w:ind w:right="32"/>
              <w:jc w:val="center"/>
            </w:pPr>
            <w:r w:rsidRPr="00325E2F">
              <w:rPr>
                <w:rFonts w:ascii="Arial" w:hAnsi="Arial" w:cs="Arial"/>
                <w:sz w:val="13"/>
              </w:rPr>
              <w:t>MATERIA</w:t>
            </w:r>
          </w:p>
        </w:tc>
        <w:tc>
          <w:tcPr>
            <w:tcW w:w="1162" w:type="dxa"/>
            <w:vAlign w:val="center"/>
          </w:tcPr>
          <w:p w:rsidR="00C123E1" w:rsidRDefault="00C123E1" w:rsidP="00325E2F">
            <w:pPr>
              <w:spacing w:after="0" w:line="240" w:lineRule="auto"/>
              <w:jc w:val="center"/>
            </w:pPr>
            <w:r w:rsidRPr="00325E2F">
              <w:rPr>
                <w:rFonts w:ascii="Arial" w:hAnsi="Arial" w:cs="Arial"/>
                <w:sz w:val="13"/>
              </w:rPr>
              <w:t>CODICE DEL VOLUME</w:t>
            </w:r>
          </w:p>
        </w:tc>
        <w:tc>
          <w:tcPr>
            <w:tcW w:w="2372" w:type="dxa"/>
            <w:vAlign w:val="center"/>
          </w:tcPr>
          <w:p w:rsidR="00C123E1" w:rsidRDefault="00C123E1" w:rsidP="00325E2F">
            <w:pPr>
              <w:spacing w:after="0" w:line="240" w:lineRule="auto"/>
              <w:ind w:left="2"/>
              <w:jc w:val="center"/>
            </w:pPr>
            <w:r w:rsidRPr="00325E2F">
              <w:rPr>
                <w:rFonts w:ascii="Arial" w:hAnsi="Arial" w:cs="Arial"/>
                <w:sz w:val="13"/>
              </w:rPr>
              <w:t>AUTORE</w:t>
            </w:r>
          </w:p>
        </w:tc>
        <w:tc>
          <w:tcPr>
            <w:tcW w:w="3218" w:type="dxa"/>
            <w:vAlign w:val="center"/>
          </w:tcPr>
          <w:p w:rsidR="00C123E1" w:rsidRDefault="00C123E1" w:rsidP="00325E2F">
            <w:pPr>
              <w:spacing w:after="0" w:line="240" w:lineRule="auto"/>
              <w:ind w:left="9"/>
              <w:jc w:val="center"/>
            </w:pPr>
            <w:r w:rsidRPr="00325E2F">
              <w:rPr>
                <w:rFonts w:ascii="Arial" w:hAnsi="Arial" w:cs="Arial"/>
                <w:sz w:val="13"/>
              </w:rPr>
              <w:t>TITOLO DELL'OPERA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056" o:spid="_x0000_s1096" style="width:6.2pt;height:23.9pt;mso-position-horizontal-relative:char;mso-position-vertical-relative:line" coordsize="78943,30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">
                  <v:rect id="Rectangle 60" o:spid="_x0000_s1097" style="position:absolute;left:-149179;top:49100;width:403355;height:104995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GPcAA&#10;AADbAAAADwAAAGRycy9kb3ducmV2LnhtbERPy4rCMBTdD/gP4QruxtRBVKpRRBjqZgSfuLw2tw9s&#10;bmoTtfP3ZiG4PJz3bNGaSjyocaVlBYN+BII4tbrkXMFh//s9AeE8ssbKMin4JweLeedrhrG2T97S&#10;Y+dzEULYxaig8L6OpXRpQQZd39bEgctsY9AH2ORSN/gM4aaSP1E0kgZLDg0F1rQqKL3u7kbBcbC/&#10;nxK3ufA5u42Hfz7ZZHmiVK/bLqcgPLX+I36711rBKKwPX8IP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QGPcAAAADbAAAADwAAAAAAAAAAAAAAAACYAgAAZHJzL2Rvd25y&#10;ZXYueG1sUEsFBgAAAAAEAAQA9QAAAIUDAAAAAA==&#10;" filled="f" stroked="f">
                    <v:textbox inset="0,0,0,0">
                      <w:txbxContent>
                        <w:p w:rsidR="00C123E1" w:rsidRDefault="00C123E1">
                          <w:r>
                            <w:rPr>
                              <w:rFonts w:ascii="Arial" w:hAnsi="Arial" w:cs="Arial"/>
                              <w:sz w:val="13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692" w:type="dxa"/>
            <w:vAlign w:val="center"/>
          </w:tcPr>
          <w:p w:rsidR="00C123E1" w:rsidRDefault="00C123E1" w:rsidP="00325E2F">
            <w:pPr>
              <w:spacing w:after="0" w:line="240" w:lineRule="auto"/>
              <w:ind w:left="52"/>
              <w:jc w:val="center"/>
            </w:pPr>
            <w:r w:rsidRPr="00325E2F">
              <w:rPr>
                <w:rFonts w:ascii="Arial" w:hAnsi="Arial" w:cs="Arial"/>
                <w:sz w:val="13"/>
              </w:rPr>
              <w:t>EDITORE</w:t>
            </w:r>
          </w:p>
        </w:tc>
        <w:tc>
          <w:tcPr>
            <w:tcW w:w="665" w:type="dxa"/>
            <w:vAlign w:val="center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PREZZO</w:t>
            </w:r>
          </w:p>
        </w:tc>
        <w:tc>
          <w:tcPr>
            <w:tcW w:w="490" w:type="dxa"/>
            <w:vAlign w:val="center"/>
          </w:tcPr>
          <w:p w:rsidR="00C123E1" w:rsidRDefault="00C123E1" w:rsidP="00325E2F">
            <w:pPr>
              <w:spacing w:after="0" w:line="240" w:lineRule="auto"/>
              <w:ind w:left="55"/>
            </w:pPr>
            <w:r w:rsidRPr="00325E2F">
              <w:rPr>
                <w:rFonts w:ascii="Arial" w:hAnsi="Arial" w:cs="Arial"/>
                <w:sz w:val="12"/>
              </w:rPr>
              <w:t>TIPO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118" o:spid="_x0000_s1168" style="width:4.65pt;height:33.35pt;mso-position-horizontal-relative:char;mso-position-vertical-relative:line" coordsize="59207,42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">
                  <v:rect id="Rectangle 46" o:spid="_x0000_s1169" style="position:absolute;left:-242369;top:102558;width:563486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nssMA&#10;AADbAAAADwAAAGRycy9kb3ducmV2LnhtbESPT4vCMBTE78J+h/AWvGmqiC7VKMuC1IvC6ioen83r&#10;H2xeahO1fnuzIHgcZuY3zGzRmkrcqHGlZQWDfgSCOLW65FzB327Z+wLhPLLGyjIpeJCDxfyjM8NY&#10;2zv/0m3rcxEg7GJUUHhfx1K6tCCDrm9r4uBltjHog2xyqRu8B7ip5DCKxtJgyWGhwJp+CkrP26tR&#10;sB/srofEbU58zC6T0donmyxPlOp+tt9TEJ5a/w6/2iutYDSG/y/h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RnssMAAADbAAAADwAAAAAAAAAAAAAAAACYAgAAZHJzL2Rv&#10;d25yZXYueG1sUEsFBgAAAAAEAAQA9QAAAIgDAAAAAA==&#10;" filled="f" stroked="f">
                    <v:textbox inset="0,0,0,0">
                      <w:txbxContent>
                        <w:p w:rsidR="00C123E1" w:rsidRDefault="00C123E1">
                          <w:r>
                            <w:rPr>
                              <w:rFonts w:ascii="Arial" w:hAnsi="Arial" w:cs="Arial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81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130" o:spid="_x0000_s1240" style="width:4.65pt;height:29.4pt;mso-position-horizontal-relative:char;mso-position-vertical-relative:line" coordsize="59207,373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">
                  <v:rect id="Rectangle 47" o:spid="_x0000_s1241" style="position:absolute;left:-208925;top:85710;width:496597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jCKcUA&#10;AADbAAAADwAAAGRycy9kb3ducmV2LnhtbESPT2vCQBTE7wW/w/KE3pqNJdQSs4oIJb1UUNvi8TX7&#10;8odm36bZNabf3hUEj8PM/IbJVqNpxUC9aywrmEUxCOLC6oYrBZ+Ht6dXEM4ja2wtk4J/crBaTh4y&#10;TLU9846Gva9EgLBLUUHtfZdK6YqaDLrIdsTBK21v0AfZV1L3eA5w08rnOH6RBhsOCzV2tKmp+N2f&#10;jIKv2eH0nbvtDx/Lv3ny4fNtWeVKPU7H9QKEp9Hfw7f2u1aQzOH6JfwA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MIpxQAAANsAAAAPAAAAAAAAAAAAAAAAAJgCAABkcnMv&#10;ZG93bnJldi54bWxQSwUGAAAAAAQABAD1AAAAigMAAAAA&#10;" filled="f" stroked="f">
                    <v:textbox inset="0,0,0,0">
                      <w:txbxContent>
                        <w:p w:rsidR="00C123E1" w:rsidRDefault="00C123E1">
                          <w:r>
                            <w:rPr>
                              <w:rFonts w:ascii="Arial" w:hAnsi="Arial" w:cs="Arial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5" w:type="dxa"/>
            <w:vAlign w:val="center"/>
          </w:tcPr>
          <w:p w:rsidR="00C123E1" w:rsidRDefault="00C123E1" w:rsidP="00325E2F">
            <w:pPr>
              <w:spacing w:after="0" w:line="240" w:lineRule="auto"/>
              <w:ind w:left="62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143" o:spid="_x0000_s1312" style="width:6.2pt;height:22.55pt;mso-position-horizontal-relative:char;mso-position-vertical-relative:line" coordsize="78943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">
                  <v:rect id="Rectangle 48" o:spid="_x0000_s1313" style="position:absolute;left:-138032;top:43484;width:381060;height:104995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dWW8EA&#10;AADbAAAADwAAAGRycy9kb3ducmV2LnhtbERPy4rCMBTdC/5DuAOzs6kiKtUogyCdzQg+ZnB5bW4f&#10;2Nx0mqj1781CcHk478WqM7W4UesqywqGUQyCOLO64kLB8bAZzEA4j6yxtkwKHuRgtez3Fphoe+cd&#10;3fa+ECGEXYIKSu+bREqXlWTQRbYhDlxuW4M+wLaQusV7CDe1HMXxRBqsODSU2NC6pOyyvxoFv8PD&#10;9S912zOf8v/p+Men27xIlfr86L7mIDx1/i1+ub+1gnEYG76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nVlvBAAAA2wAAAA8AAAAAAAAAAAAAAAAAmAIAAGRycy9kb3du&#10;cmV2LnhtbFBLBQYAAAAABAAEAPUAAACGAwAAAAA=&#10;" filled="f" stroked="f">
                    <v:textbox inset="0,0,0,0">
                      <w:txbxContent>
                        <w:p w:rsidR="00C123E1" w:rsidRDefault="00C123E1">
                          <w:r>
                            <w:rPr>
                              <w:rFonts w:ascii="Arial" w:hAnsi="Arial" w:cs="Arial"/>
                              <w:sz w:val="13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93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7158" o:spid="_x0000_s1384" style="width:4.65pt;height:30.6pt;mso-position-horizontal-relative:char;mso-position-vertical-relative:line" coordsize="59207,388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">
                  <v:rect id="Rectangle 49" o:spid="_x0000_s1385" style="position:absolute;left:-219059;top:90815;width:516866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zwMUA&#10;AADbAAAADwAAAGRycy9kb3ducmV2LnhtbESPT2vCQBTE74LfYXlCb7qxSKsxGymFEi8K1VZ6fM2+&#10;/MHs2zS7avrtXUHwOMzMb5hk1ZtGnKlztWUF00kEgji3uuZSwdf+YzwH4TyyxsYyKfgnB6t0OEgw&#10;1vbCn3Te+VIECLsYFVTet7GULq/IoJvYljh4he0M+iC7UuoOLwFuGvkcRS/SYM1hocKW3ivKj7uT&#10;UfA93Z8Omdv+8k/x9zrb+GxblJlST6P+bQnCU+8f4Xt7rRXMFnD7En6AT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K/PAxQAAANsAAAAPAAAAAAAAAAAAAAAAAJgCAABkcnMv&#10;ZG93bnJldi54bWxQSwUGAAAAAAQABAD1AAAAigMAAAAA&#10;" filled="f" stroked="f">
                    <v:textbox inset="0,0,0,0">
                      <w:txbxContent>
                        <w:p w:rsidR="00C123E1" w:rsidRDefault="00C123E1">
                          <w:r>
                            <w:rPr>
                              <w:rFonts w:ascii="Arial" w:hAnsi="Arial" w:cs="Arial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5" w:type="dxa"/>
            <w:vAlign w:val="center"/>
          </w:tcPr>
          <w:p w:rsidR="00C123E1" w:rsidRDefault="00C123E1" w:rsidP="00325E2F">
            <w:pPr>
              <w:spacing w:after="0" w:line="240" w:lineRule="auto"/>
              <w:ind w:left="41"/>
            </w:pPr>
            <w:r w:rsidRPr="00325E2F">
              <w:rPr>
                <w:b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C123E1" w:rsidTr="00325E2F">
        <w:trPr>
          <w:trHeight w:val="379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ARTE E IMMAGINE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9788849422504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VIVARELLI L COCO G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EMOZIONI VISIVE VOLUME A + VOLUME B1 +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VOLUME B2 + EASY EBOOK (SU DVD) + EBOOK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</w:pP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PETRINI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29,05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367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GEOGRAFIA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9788869644757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SERGIO E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MONDO DOMANI (IL) VOLUME 1 CON REGIONI + ATLANTE 1 + EASY EBOOK (SU DVD) + EBOOK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65"/>
            </w:pPr>
            <w:r w:rsidRPr="00325E2F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GARZANTI SCUOLA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19,15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367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INGLESE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9780194350075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GO LIVE 1 - SUPER PREMIUM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STR&amp;SB&amp;WB&amp;EXTRA+OBK+CD+STUDYAPP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65"/>
            </w:pPr>
            <w:r w:rsidRPr="00325E2F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OXFORD UNIVERSITY PRESS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22,70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367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  <w:jc w:val="both"/>
            </w:pPr>
            <w:r w:rsidRPr="00325E2F">
              <w:rPr>
                <w:rFonts w:ascii="Arial" w:hAnsi="Arial" w:cs="Arial"/>
                <w:sz w:val="13"/>
              </w:rPr>
              <w:t>ITALIANO ANTOLOGIA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9788808621160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  <w:jc w:val="both"/>
            </w:pPr>
            <w:r w:rsidRPr="00325E2F">
              <w:rPr>
                <w:rFonts w:ascii="Arial" w:hAnsi="Arial" w:cs="Arial"/>
                <w:sz w:val="13"/>
              </w:rPr>
              <w:t>BRUNI VALERIA CERANA PINUCCIA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NAVIGANDO - CONFEZIONE VOLUME 1 + EPICA E LETTERATURA (LD) ANTOLOGIA DI ITALIANO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65"/>
            </w:pPr>
            <w:r w:rsidRPr="00325E2F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ZANICHELLI EDITORE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27,00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636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ITALIANO</w:t>
            </w:r>
          </w:p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GRAMMATICA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9788891539069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ZORDAN ROSETTA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PUNTO PER PUNTO - LIBRO MISTO CON</w:t>
            </w:r>
          </w:p>
          <w:p w:rsidR="00C123E1" w:rsidRDefault="00C123E1" w:rsidP="00325E2F">
            <w:pPr>
              <w:spacing w:after="0" w:line="240" w:lineRule="auto"/>
              <w:jc w:val="both"/>
            </w:pPr>
            <w:r w:rsidRPr="00325E2F">
              <w:rPr>
                <w:rFonts w:ascii="Arial" w:hAnsi="Arial" w:cs="Arial"/>
                <w:sz w:val="13"/>
              </w:rPr>
              <w:t>OPENBOOK MORFOLOGIA + COMUNIC. E TESTI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+ QUAD. + SPECIALE LESSICO + MAPPE + ESAME DI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</w:pP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33,90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480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MATEMATICA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9788851157616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MONTEMURRO ANNA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ESATTO! ARITMETICA 1 + GEOMETRIA 1 +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QUADERNO OPERATIVO 1 + PRONTUARIO 1 +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EASY EBOOK (SU DVD) + EBOOK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65"/>
            </w:pPr>
            <w:r w:rsidRPr="00325E2F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24,50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480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MUSICA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9788849421583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LEONE LUCIANO PAOLI ROBERTO</w:t>
            </w:r>
          </w:p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FERRARIN FABRIZIO - PANZA VITT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  <w:jc w:val="both"/>
            </w:pPr>
            <w:r w:rsidRPr="00325E2F">
              <w:rPr>
                <w:rFonts w:ascii="Arial" w:hAnsi="Arial" w:cs="Arial"/>
                <w:sz w:val="13"/>
              </w:rPr>
              <w:t>MUSICA NEL CUORE + EBOOK VOLUME A (CON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BES) +  VOLUME B (CON BES) + EASY EBOOK A + B (SU DVD)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</w:pP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PETRINI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33,80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  <w:vAlign w:val="center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480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RELIGIONE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9788839302526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GENISIO MICHELE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TESORO CHE C'E' MULTIMEDIA (IL) - VOL. 1 +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LIBRO DIGITALE 1 VOLUME 1 + LIBRO DIGITALE 1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65"/>
            </w:pPr>
            <w:r w:rsidRPr="00325E2F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MARIETTI SCUOLA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12,50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636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SCIENZE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9788869644924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  <w:jc w:val="both"/>
            </w:pPr>
            <w:r w:rsidRPr="00325E2F">
              <w:rPr>
                <w:rFonts w:ascii="Arial" w:hAnsi="Arial" w:cs="Arial"/>
                <w:sz w:val="13"/>
              </w:rPr>
              <w:t>LEOPARDI L BUBANI M MARCACCIO</w:t>
            </w:r>
          </w:p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M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FOCUS NATURA GREEN EDIZIONE TEMATICA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VOLUMI A + B + C + D +  EBOOK EDUCAZIONE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AMBIENTALE E SVILUPPO SOSTENIBILE + EASY EBOOK (SU DVD)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</w:pP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GARZANTI SCUOLA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37,95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636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SPAGNOLO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9788808321220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PEREZ NAVARRO JOSE POLETTINI CARLA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  <w:ind w:right="151"/>
              <w:jc w:val="both"/>
            </w:pPr>
            <w:r w:rsidRPr="00325E2F">
              <w:rPr>
                <w:rFonts w:ascii="Arial" w:hAnsi="Arial" w:cs="Arial"/>
                <w:sz w:val="13"/>
              </w:rPr>
              <w:t>EN JUEGO - CONFEZIONE VOLUME 1 + A TRAVÃ‰S DE LA CULTURA HISPÃNICA (LDM)</w:t>
            </w:r>
            <w:r w:rsidRPr="00325E2F">
              <w:rPr>
                <w:rFonts w:ascii="Microsoft Sans Serif" w:hAnsi="Microsoft Sans Serif" w:cs="Microsoft Sans Serif"/>
                <w:sz w:val="13"/>
              </w:rPr>
              <w:t xml:space="preserve"> </w:t>
            </w:r>
            <w:r w:rsidRPr="00325E2F">
              <w:rPr>
                <w:rFonts w:ascii="Arial" w:hAnsi="Arial" w:cs="Arial"/>
                <w:sz w:val="13"/>
              </w:rPr>
              <w:t>SEGUNDA EDICION DI PREPARADOS, LISTOS, YA!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65"/>
            </w:pPr>
            <w:r w:rsidRPr="00325E2F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ZANICHELLI EDITORE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18,60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636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STORIA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9788822189783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CIOFFI FABIO AMERINI FRANCO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STORIA  IMPARO CON METODO 1 - LIBRO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MISTO CON HUB LIBRO YOUNG VOL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1+RIPASSO+QUADERNO+HUB LIBRO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YOUNG+HUB KIT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65"/>
            </w:pPr>
            <w:r w:rsidRPr="00325E2F">
              <w:rPr>
                <w:rFonts w:ascii="Arial" w:hAnsi="Arial" w:cs="Arial"/>
                <w:sz w:val="13"/>
              </w:rPr>
              <w:t>1</w:t>
            </w: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LA NUOVA ITALIA EDITRICE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19,60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</w:pPr>
          </w:p>
        </w:tc>
      </w:tr>
      <w:tr w:rsidR="00C123E1" w:rsidTr="00325E2F">
        <w:trPr>
          <w:trHeight w:val="461"/>
        </w:trPr>
        <w:tc>
          <w:tcPr>
            <w:tcW w:w="1518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TECNOLOGIA</w:t>
            </w:r>
          </w:p>
        </w:tc>
        <w:tc>
          <w:tcPr>
            <w:tcW w:w="1162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9788805072804</w:t>
            </w:r>
          </w:p>
        </w:tc>
        <w:tc>
          <w:tcPr>
            <w:tcW w:w="2372" w:type="dxa"/>
          </w:tcPr>
          <w:p w:rsidR="00C123E1" w:rsidRDefault="00C123E1" w:rsidP="00325E2F">
            <w:pPr>
              <w:spacing w:after="0" w:line="240" w:lineRule="auto"/>
              <w:ind w:left="12"/>
            </w:pPr>
            <w:r w:rsidRPr="00325E2F">
              <w:rPr>
                <w:rFonts w:ascii="Arial" w:hAnsi="Arial" w:cs="Arial"/>
                <w:sz w:val="13"/>
              </w:rPr>
              <w:t>CAPPE' GINO FERRARI CLAUDIA</w:t>
            </w:r>
          </w:p>
        </w:tc>
        <w:tc>
          <w:tcPr>
            <w:tcW w:w="3218" w:type="dxa"/>
          </w:tcPr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TECNOCREATIVO PACK COMPLETO DISEGNO</w:t>
            </w:r>
          </w:p>
          <w:p w:rsidR="00C123E1" w:rsidRDefault="00C123E1" w:rsidP="00325E2F">
            <w:pPr>
              <w:spacing w:after="0" w:line="240" w:lineRule="auto"/>
            </w:pPr>
            <w:r w:rsidRPr="00325E2F">
              <w:rPr>
                <w:rFonts w:ascii="Arial" w:hAnsi="Arial" w:cs="Arial"/>
                <w:sz w:val="13"/>
              </w:rPr>
              <w:t>&amp; COMUNICAZIONE + DVD + SCHEDE DISEGNO + TECNOLOGIA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</w:pPr>
          </w:p>
        </w:tc>
        <w:tc>
          <w:tcPr>
            <w:tcW w:w="1692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SEI</w:t>
            </w:r>
          </w:p>
        </w:tc>
        <w:tc>
          <w:tcPr>
            <w:tcW w:w="665" w:type="dxa"/>
          </w:tcPr>
          <w:p w:rsidR="00C123E1" w:rsidRDefault="00C123E1" w:rsidP="00325E2F">
            <w:pPr>
              <w:spacing w:after="0" w:line="240" w:lineRule="auto"/>
              <w:ind w:right="1"/>
              <w:jc w:val="right"/>
            </w:pPr>
            <w:r w:rsidRPr="00325E2F">
              <w:rPr>
                <w:rFonts w:ascii="Arial" w:hAnsi="Arial" w:cs="Arial"/>
                <w:sz w:val="13"/>
              </w:rPr>
              <w:t>20,50</w:t>
            </w:r>
          </w:p>
        </w:tc>
        <w:tc>
          <w:tcPr>
            <w:tcW w:w="490" w:type="dxa"/>
          </w:tcPr>
          <w:p w:rsidR="00C123E1" w:rsidRDefault="00C123E1" w:rsidP="00325E2F">
            <w:pPr>
              <w:spacing w:after="0" w:line="240" w:lineRule="auto"/>
              <w:ind w:right="51"/>
              <w:jc w:val="center"/>
            </w:pPr>
            <w:r w:rsidRPr="00325E2F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C123E1" w:rsidRDefault="00C123E1" w:rsidP="00325E2F">
            <w:pPr>
              <w:spacing w:after="0" w:line="240" w:lineRule="auto"/>
              <w:ind w:left="31"/>
              <w:jc w:val="both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C123E1" w:rsidRDefault="00C123E1" w:rsidP="00325E2F">
            <w:pPr>
              <w:spacing w:after="0" w:line="240" w:lineRule="auto"/>
              <w:ind w:left="58"/>
            </w:pPr>
            <w:r w:rsidRPr="00325E2F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C123E1" w:rsidRDefault="00C123E1" w:rsidP="00325E2F">
            <w:pPr>
              <w:spacing w:after="0" w:line="240" w:lineRule="auto"/>
              <w:ind w:left="38"/>
            </w:pPr>
            <w:r w:rsidRPr="00325E2F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C123E1" w:rsidRDefault="00C123E1" w:rsidP="00325E2F">
            <w:pPr>
              <w:spacing w:after="0" w:line="240" w:lineRule="auto"/>
              <w:ind w:left="48"/>
            </w:pPr>
            <w:r w:rsidRPr="00325E2F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885" w:type="dxa"/>
          </w:tcPr>
          <w:p w:rsidR="00C123E1" w:rsidRDefault="00C123E1" w:rsidP="00325E2F">
            <w:pPr>
              <w:spacing w:after="0" w:line="240" w:lineRule="auto"/>
              <w:ind w:left="10"/>
            </w:pPr>
            <w:r w:rsidRPr="00325E2F">
              <w:rPr>
                <w:rFonts w:ascii="Arial" w:hAnsi="Arial" w:cs="Arial"/>
                <w:sz w:val="13"/>
              </w:rPr>
              <w:t>D</w:t>
            </w:r>
          </w:p>
        </w:tc>
      </w:tr>
    </w:tbl>
    <w:p w:rsidR="00C123E1" w:rsidRDefault="00C123E1" w:rsidP="00AC1C67"/>
    <w:sectPr w:rsidR="00C123E1" w:rsidSect="00C2689B">
      <w:pgSz w:w="16840" w:h="11900" w:orient="landscape"/>
      <w:pgMar w:top="1440" w:right="1440" w:bottom="1440" w:left="1440" w:header="391" w:footer="37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3E1" w:rsidRDefault="00C123E1">
      <w:pPr>
        <w:spacing w:after="0" w:line="240" w:lineRule="auto"/>
      </w:pPr>
      <w:r>
        <w:separator/>
      </w:r>
    </w:p>
  </w:endnote>
  <w:endnote w:type="continuationSeparator" w:id="0">
    <w:p w:rsidR="00C123E1" w:rsidRDefault="00C12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3E1" w:rsidRDefault="00C123E1">
      <w:pPr>
        <w:spacing w:after="0" w:line="240" w:lineRule="auto"/>
      </w:pPr>
      <w:r>
        <w:separator/>
      </w:r>
    </w:p>
  </w:footnote>
  <w:footnote w:type="continuationSeparator" w:id="0">
    <w:p w:rsidR="00C123E1" w:rsidRDefault="00C123E1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C123E1" w:rsidRDefault="00C123E1"><w:pPr><w:spacing w:after="0"/><w:ind w:left="-1440" w:right="2709"/></w:pPr><w:r><w:rPr><w:noProof/></w:rPr><w:pict><v:group id="Group 22745" o:spid="_x0000_s2399" style="position:absolute;left:0;text-align:left;margin-left:23.65pt;margin-top:19.55pt;width:610.9pt;height:76.45pt;z-index:251653632;mso-position-horizontal-relative:page;mso-position-vertical-relative:page" coordsize="77584,9707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24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1E4"/>
    <w:rsid w:val="00195DB2"/>
    <w:rsid w:val="001B0A9D"/>
    <w:rsid w:val="00325E2F"/>
    <w:rsid w:val="00783EBB"/>
    <w:rsid w:val="00AC1C67"/>
    <w:rsid w:val="00AD3C52"/>
    <w:rsid w:val="00C123E1"/>
    <w:rsid w:val="00C2689B"/>
    <w:rsid w:val="00D071E4"/>
    <w:rsid w:val="00E43D3A"/>
    <w:rsid w:val="00E7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89B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C2689B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383</Words>
  <Characters>2187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2020-05-04T09:58:00Z</dcterms:created>
  <dcterms:modified xsi:type="dcterms:W3CDTF">2020-05-04T09:58:00Z</dcterms:modified>
</cp:coreProperties>
</file>